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E8F" w:rsidRPr="00DA2412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DA2412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182299" w:rsidRPr="00DA2412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96E8F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E96E8F" w:rsidRPr="00DA2412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E96E8F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EB6BB7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ของสำนัก</w:t>
      </w:r>
      <w:r w:rsidR="00E772B8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/</w:t>
      </w:r>
      <w:r w:rsidR="00EB6BB7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หน่วยงาน</w:t>
      </w:r>
    </w:p>
    <w:p w:rsidR="000F6979" w:rsidRPr="00DA2412" w:rsidRDefault="000F6979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ตัวชี้วัดที่ 4.2</w:t>
      </w:r>
      <w:r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DA2412" w:rsidRDefault="00567F26" w:rsidP="00567F2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Pr="00DA2412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DA2412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2D4A45" w:rsidRPr="00DA2412">
        <w:rPr>
          <w:rFonts w:ascii="TH SarabunPSK" w:hAnsi="TH SarabunPSK" w:cs="TH SarabunPSK"/>
          <w:b/>
          <w:bCs/>
          <w:sz w:val="30"/>
          <w:szCs w:val="30"/>
        </w:rPr>
        <w:t>2</w:t>
      </w:r>
      <w:r w:rsidR="002D4A45" w:rsidRPr="00DA2412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Pr="00DA2412">
        <w:rPr>
          <w:rFonts w:ascii="TH SarabunPSK" w:hAnsi="TH SarabunPSK" w:cs="TH SarabunPSK"/>
          <w:b/>
          <w:bCs/>
          <w:sz w:val="30"/>
          <w:szCs w:val="30"/>
        </w:rPr>
        <w:t>1</w:t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B6BB7" w:rsidRPr="00DA2412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1</w:t>
      </w:r>
    </w:p>
    <w:p w:rsidR="00D13030" w:rsidRPr="00AC4F8B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A119B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DA2412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DA2412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</w:t>
      </w:r>
      <w:r w:rsidR="00DA2412" w:rsidRPr="00DA2412"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สำนัก/หน่วยงาน ทั้งนี้</w:t>
      </w:r>
      <w:r w:rsidR="00DA2412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B81EE2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+/- 5 คะแนน ต่อ 1 คะแนน โดยกำหนดเกณฑ์การให้คะแนน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4699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B81EE2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B81EE2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775AFF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F42CDE">
        <w:tc>
          <w:tcPr>
            <w:tcW w:w="3710" w:type="dxa"/>
            <w:vMerge w:val="restart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950C9A" w:rsidRPr="00775AFF" w:rsidTr="00F42CDE">
        <w:tc>
          <w:tcPr>
            <w:tcW w:w="3710" w:type="dxa"/>
            <w:vMerge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775AFF" w:rsidTr="00F42CDE">
        <w:trPr>
          <w:trHeight w:val="679"/>
        </w:trPr>
        <w:tc>
          <w:tcPr>
            <w:tcW w:w="3710" w:type="dxa"/>
          </w:tcPr>
          <w:p w:rsidR="00416FDA" w:rsidRPr="00DA2412" w:rsidRDefault="00D139EB" w:rsidP="00A5387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  <w:tc>
          <w:tcPr>
            <w:tcW w:w="1330" w:type="dxa"/>
          </w:tcPr>
          <w:p w:rsidR="00416FDA" w:rsidRPr="00DA2412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A2412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DA2412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DA2412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DA2412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DA241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DA2412" w:rsidRDefault="00567F26" w:rsidP="00950C9A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สำนักอำนวยการ และ</w:t>
            </w:r>
            <w:r w:rsidR="00DA241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A2412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DB2538" w:rsidRPr="00B81EE2" w:rsidTr="0079238E">
        <w:trPr>
          <w:jc w:val="center"/>
        </w:trPr>
        <w:tc>
          <w:tcPr>
            <w:tcW w:w="405" w:type="dxa"/>
          </w:tcPr>
          <w:p w:rsidR="00DB2538" w:rsidRPr="00DB2538" w:rsidRDefault="00DB2538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DB2538" w:rsidRPr="006C1AD7" w:rsidRDefault="00DB2538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</w:p>
        </w:tc>
      </w:tr>
    </w:tbl>
    <w:p w:rsidR="00567F26" w:rsidRPr="006C1AD7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EB6BB7" w:rsidRDefault="00FE1A4B" w:rsidP="00EB6BB7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EB6BB7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1E54" w:rsidRDefault="00701E54">
      <w:r>
        <w:separator/>
      </w:r>
    </w:p>
  </w:endnote>
  <w:endnote w:type="continuationSeparator" w:id="0">
    <w:p w:rsidR="00701E54" w:rsidRDefault="00701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271" w:rsidRDefault="000672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271" w:rsidRDefault="000672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1E54" w:rsidRDefault="00701E54">
      <w:r>
        <w:separator/>
      </w:r>
    </w:p>
  </w:footnote>
  <w:footnote w:type="continuationSeparator" w:id="0">
    <w:p w:rsidR="00701E54" w:rsidRDefault="00701E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271" w:rsidRDefault="000672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7CA9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C23F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  <w:bookmarkStart w:id="0" w:name="_GoBack"/>
                            <w:bookmarkEnd w:id="0"/>
                          </w:p>
                          <w:p w:rsidR="001A1526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5A119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950C9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EB7CA9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C23F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  <w:bookmarkStart w:id="1" w:name="_GoBack"/>
                      <w:bookmarkEnd w:id="1"/>
                    </w:p>
                    <w:p w:rsidR="001A1526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5A119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950C9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271" w:rsidRDefault="000672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36AEF"/>
    <w:rsid w:val="00055E87"/>
    <w:rsid w:val="00060446"/>
    <w:rsid w:val="00061DAA"/>
    <w:rsid w:val="00067271"/>
    <w:rsid w:val="00076886"/>
    <w:rsid w:val="000903B2"/>
    <w:rsid w:val="00094BDC"/>
    <w:rsid w:val="000A47B4"/>
    <w:rsid w:val="000B7D25"/>
    <w:rsid w:val="000C5040"/>
    <w:rsid w:val="000D2D21"/>
    <w:rsid w:val="000D6710"/>
    <w:rsid w:val="000E73A4"/>
    <w:rsid w:val="000F20E0"/>
    <w:rsid w:val="000F6979"/>
    <w:rsid w:val="00104A52"/>
    <w:rsid w:val="001104EF"/>
    <w:rsid w:val="001107D0"/>
    <w:rsid w:val="00115F9C"/>
    <w:rsid w:val="00122E08"/>
    <w:rsid w:val="0013012E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112"/>
    <w:rsid w:val="001C1485"/>
    <w:rsid w:val="001D7BC3"/>
    <w:rsid w:val="001E4279"/>
    <w:rsid w:val="001F4B09"/>
    <w:rsid w:val="00200DBD"/>
    <w:rsid w:val="00201B1E"/>
    <w:rsid w:val="002131AD"/>
    <w:rsid w:val="00221DCF"/>
    <w:rsid w:val="00241184"/>
    <w:rsid w:val="0026702E"/>
    <w:rsid w:val="002741F9"/>
    <w:rsid w:val="0027645C"/>
    <w:rsid w:val="00297958"/>
    <w:rsid w:val="002A14B8"/>
    <w:rsid w:val="002B1B75"/>
    <w:rsid w:val="002C3150"/>
    <w:rsid w:val="002D4A45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A788E"/>
    <w:rsid w:val="004C0CF1"/>
    <w:rsid w:val="004C6127"/>
    <w:rsid w:val="004D2C54"/>
    <w:rsid w:val="004D3D8B"/>
    <w:rsid w:val="004D57D6"/>
    <w:rsid w:val="004F53EB"/>
    <w:rsid w:val="0050582F"/>
    <w:rsid w:val="005078FB"/>
    <w:rsid w:val="00507CBA"/>
    <w:rsid w:val="00512588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A10BB"/>
    <w:rsid w:val="005A119B"/>
    <w:rsid w:val="005A7EF0"/>
    <w:rsid w:val="005B7E48"/>
    <w:rsid w:val="005D003E"/>
    <w:rsid w:val="005F65F5"/>
    <w:rsid w:val="00600032"/>
    <w:rsid w:val="0062065E"/>
    <w:rsid w:val="00630FD2"/>
    <w:rsid w:val="00637ECE"/>
    <w:rsid w:val="00666AD3"/>
    <w:rsid w:val="00667ECD"/>
    <w:rsid w:val="006761C4"/>
    <w:rsid w:val="00695122"/>
    <w:rsid w:val="006A11BF"/>
    <w:rsid w:val="006B52E9"/>
    <w:rsid w:val="006D01A2"/>
    <w:rsid w:val="006F61C5"/>
    <w:rsid w:val="00700C8C"/>
    <w:rsid w:val="00701E54"/>
    <w:rsid w:val="00705118"/>
    <w:rsid w:val="007110F7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31627"/>
    <w:rsid w:val="008353E7"/>
    <w:rsid w:val="00840204"/>
    <w:rsid w:val="00845719"/>
    <w:rsid w:val="00846D3E"/>
    <w:rsid w:val="008611A5"/>
    <w:rsid w:val="00864148"/>
    <w:rsid w:val="008641F1"/>
    <w:rsid w:val="00875FA0"/>
    <w:rsid w:val="00877E54"/>
    <w:rsid w:val="008807EA"/>
    <w:rsid w:val="00891326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0C9A"/>
    <w:rsid w:val="00953BAC"/>
    <w:rsid w:val="00977DAC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371E1"/>
    <w:rsid w:val="00A53879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23F2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39EB"/>
    <w:rsid w:val="00D16FCD"/>
    <w:rsid w:val="00D1783A"/>
    <w:rsid w:val="00D370F2"/>
    <w:rsid w:val="00D52CF5"/>
    <w:rsid w:val="00D64E38"/>
    <w:rsid w:val="00D72C7F"/>
    <w:rsid w:val="00D91ED9"/>
    <w:rsid w:val="00D96F6C"/>
    <w:rsid w:val="00DA2412"/>
    <w:rsid w:val="00DB2538"/>
    <w:rsid w:val="00DF27F4"/>
    <w:rsid w:val="00DF7BCF"/>
    <w:rsid w:val="00E022D9"/>
    <w:rsid w:val="00E06205"/>
    <w:rsid w:val="00E13E33"/>
    <w:rsid w:val="00E23BC2"/>
    <w:rsid w:val="00E35685"/>
    <w:rsid w:val="00E674BB"/>
    <w:rsid w:val="00E74B6F"/>
    <w:rsid w:val="00E772B8"/>
    <w:rsid w:val="00E778A6"/>
    <w:rsid w:val="00E831FC"/>
    <w:rsid w:val="00E96E8F"/>
    <w:rsid w:val="00EA2EA3"/>
    <w:rsid w:val="00EA3509"/>
    <w:rsid w:val="00EB1BCC"/>
    <w:rsid w:val="00EB26D7"/>
    <w:rsid w:val="00EB6BB7"/>
    <w:rsid w:val="00EB7CA9"/>
    <w:rsid w:val="00EC685B"/>
    <w:rsid w:val="00ED08E0"/>
    <w:rsid w:val="00ED226C"/>
    <w:rsid w:val="00EE1D2B"/>
    <w:rsid w:val="00EE3A33"/>
    <w:rsid w:val="00EF18BE"/>
    <w:rsid w:val="00EF230B"/>
    <w:rsid w:val="00F030C1"/>
    <w:rsid w:val="00F0326E"/>
    <w:rsid w:val="00F16B25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591EDA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C2D38-286E-49C9-94C5-79A0724D3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10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ธิดารัตน์ บุณยรัตวณิช</cp:lastModifiedBy>
  <cp:revision>20</cp:revision>
  <cp:lastPrinted>2015-01-19T07:15:00Z</cp:lastPrinted>
  <dcterms:created xsi:type="dcterms:W3CDTF">2017-01-06T08:27:00Z</dcterms:created>
  <dcterms:modified xsi:type="dcterms:W3CDTF">2018-12-03T04:18:00Z</dcterms:modified>
</cp:coreProperties>
</file>